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60D6" w:rsidRPr="00B531AA" w:rsidRDefault="00B531AA" w:rsidP="00B531AA">
      <w:pPr>
        <w:pStyle w:val="Kop1"/>
      </w:pPr>
      <w:r>
        <w:t>Formulier capaciteitsaanbod perceel 1</w:t>
      </w:r>
    </w:p>
    <w:p w:rsidR="00F260D6" w:rsidRDefault="00E92CF4" w:rsidP="00B531AA">
      <w:pPr>
        <w:rPr>
          <w:rFonts w:eastAsiaTheme="minorEastAsia"/>
        </w:rPr>
      </w:pPr>
      <w:r w:rsidRPr="00E92CF4">
        <w:rPr>
          <w:rFonts w:eastAsiaTheme="minorEastAsia"/>
        </w:rPr>
        <w:t xml:space="preserve">Zorgaanbieders geven bij hun aanmelding op hoeveel capaciteit zij per 1 januari 2024 gegarandeerd </w:t>
      </w:r>
      <w:r w:rsidR="00B531AA">
        <w:rPr>
          <w:rFonts w:eastAsiaTheme="minorEastAsia"/>
        </w:rPr>
        <w:t>a</w:t>
      </w:r>
      <w:r w:rsidRPr="00E92CF4">
        <w:rPr>
          <w:rFonts w:eastAsiaTheme="minorEastAsia"/>
        </w:rPr>
        <w:t>ankunnen. Binnen perceel 1 gaat het om de totale capaciteit.</w:t>
      </w:r>
    </w:p>
    <w:p w:rsidR="00A43A48" w:rsidRDefault="00A43A48" w:rsidP="00B531AA">
      <w:pPr>
        <w:rPr>
          <w:rFonts w:eastAsiaTheme="minorEastAsia"/>
        </w:rPr>
      </w:pPr>
    </w:p>
    <w:p w:rsidR="00A43A48" w:rsidRPr="00A43A48" w:rsidRDefault="00A43A48" w:rsidP="00B531AA">
      <w:pPr>
        <w:rPr>
          <w:rFonts w:eastAsiaTheme="minorEastAsia"/>
        </w:rPr>
      </w:pPr>
      <w:r w:rsidRPr="00A43A48">
        <w:rPr>
          <w:rFonts w:eastAsiaTheme="minorEastAsia"/>
        </w:rPr>
        <w:t xml:space="preserve">In de selectiefase speelt de opgegeven capaciteit (nog) geen rol bij de selectie. Met behulp van de </w:t>
      </w:r>
      <w:r w:rsidR="00B531AA">
        <w:rPr>
          <w:rFonts w:eastAsiaTheme="minorEastAsia"/>
        </w:rPr>
        <w:br/>
      </w:r>
      <w:r w:rsidRPr="00A43A48">
        <w:rPr>
          <w:rFonts w:eastAsiaTheme="minorEastAsia"/>
        </w:rPr>
        <w:t>opgegeven capaciteit bepalen wij wel de definitieve dekkingsgraad (zie paragraaf 1</w:t>
      </w:r>
      <w:r w:rsidR="00B531AA">
        <w:rPr>
          <w:rFonts w:eastAsiaTheme="minorEastAsia"/>
        </w:rPr>
        <w:t>0</w:t>
      </w:r>
      <w:r w:rsidRPr="00A43A48">
        <w:rPr>
          <w:rFonts w:eastAsiaTheme="minorEastAsia"/>
        </w:rPr>
        <w:t>.5</w:t>
      </w:r>
      <w:r>
        <w:rPr>
          <w:rFonts w:eastAsiaTheme="minorEastAsia"/>
        </w:rPr>
        <w:t xml:space="preserve"> van </w:t>
      </w:r>
      <w:r w:rsidR="00B531AA">
        <w:rPr>
          <w:rFonts w:eastAsiaTheme="minorEastAsia"/>
        </w:rPr>
        <w:t>de S</w:t>
      </w:r>
      <w:r>
        <w:rPr>
          <w:rFonts w:eastAsiaTheme="minorEastAsia"/>
        </w:rPr>
        <w:t>electieleidraad</w:t>
      </w:r>
      <w:r w:rsidRPr="00A43A48">
        <w:rPr>
          <w:rFonts w:eastAsiaTheme="minorEastAsia"/>
        </w:rPr>
        <w:t xml:space="preserve">) die we hanteren bij de inschrijffase. </w:t>
      </w:r>
    </w:p>
    <w:p w:rsidR="00A43A48" w:rsidRPr="00A43A48" w:rsidRDefault="00A43A48" w:rsidP="00B531AA">
      <w:pPr>
        <w:rPr>
          <w:rFonts w:eastAsiaTheme="minorEastAsia"/>
        </w:rPr>
      </w:pPr>
    </w:p>
    <w:p w:rsidR="00A43A48" w:rsidRDefault="00A43A48" w:rsidP="00B531AA">
      <w:pPr>
        <w:rPr>
          <w:rFonts w:eastAsiaTheme="minorEastAsia"/>
        </w:rPr>
      </w:pPr>
      <w:r w:rsidRPr="00A43A48">
        <w:rPr>
          <w:rFonts w:eastAsiaTheme="minorEastAsia"/>
        </w:rPr>
        <w:t>De gemeente benadrukt dat de opgegeven capaciteit realistisch en haalbaar moet zijn. Manipulatieve opgaven zijn niet toegestaan. Hiermee bedoelen wij onder meer:</w:t>
      </w:r>
    </w:p>
    <w:p w:rsidR="00B531AA" w:rsidRPr="00A43A48" w:rsidRDefault="00B531AA" w:rsidP="00A43A48">
      <w:pPr>
        <w:rPr>
          <w:rFonts w:asciiTheme="minorHAnsi" w:eastAsiaTheme="minorEastAsia" w:hAnsiTheme="minorHAnsi" w:cstheme="minorHAnsi"/>
          <w:szCs w:val="22"/>
        </w:rPr>
      </w:pPr>
    </w:p>
    <w:p w:rsidR="00A43A48" w:rsidRPr="00B531AA" w:rsidRDefault="00A43A48" w:rsidP="00B531AA">
      <w:pPr>
        <w:pStyle w:val="Lijstalinea"/>
        <w:numPr>
          <w:ilvl w:val="0"/>
          <w:numId w:val="4"/>
        </w:numPr>
        <w:spacing w:after="0"/>
        <w:ind w:left="357" w:hanging="357"/>
        <w:rPr>
          <w:rFonts w:ascii="DIN-Regular" w:eastAsiaTheme="minorEastAsia" w:hAnsi="DIN-Regular"/>
          <w:sz w:val="20"/>
          <w:szCs w:val="18"/>
        </w:rPr>
      </w:pPr>
      <w:r w:rsidRPr="00B531AA">
        <w:rPr>
          <w:rFonts w:ascii="DIN-Regular" w:eastAsiaTheme="minorEastAsia" w:hAnsi="DIN-Regular"/>
          <w:sz w:val="20"/>
          <w:szCs w:val="18"/>
        </w:rPr>
        <w:t>Een irreële of abnormaal hoge opgave van capaciteit.</w:t>
      </w:r>
    </w:p>
    <w:p w:rsidR="00A43A48" w:rsidRPr="00B531AA" w:rsidRDefault="00A43A48" w:rsidP="00B531AA">
      <w:pPr>
        <w:pStyle w:val="Lijstalinea"/>
        <w:numPr>
          <w:ilvl w:val="0"/>
          <w:numId w:val="4"/>
        </w:numPr>
        <w:spacing w:after="0"/>
        <w:ind w:left="357" w:hanging="357"/>
        <w:rPr>
          <w:rFonts w:ascii="DIN-Regular" w:eastAsiaTheme="minorEastAsia" w:hAnsi="DIN-Regular"/>
          <w:sz w:val="20"/>
          <w:szCs w:val="18"/>
        </w:rPr>
      </w:pPr>
      <w:r w:rsidRPr="00B531AA">
        <w:rPr>
          <w:rFonts w:ascii="DIN-Regular" w:eastAsiaTheme="minorEastAsia" w:hAnsi="DIN-Regular"/>
          <w:sz w:val="20"/>
          <w:szCs w:val="18"/>
        </w:rPr>
        <w:t>Een opgave die evident is gedaan om de verdeelsystematiek te manipuleren.</w:t>
      </w:r>
    </w:p>
    <w:p w:rsidR="00B531AA" w:rsidRDefault="00B531AA" w:rsidP="00B531AA">
      <w:pPr>
        <w:rPr>
          <w:rFonts w:eastAsiaTheme="minorEastAsia"/>
          <w:szCs w:val="22"/>
        </w:rPr>
      </w:pPr>
    </w:p>
    <w:p w:rsidR="00A43A48" w:rsidRPr="00B531AA" w:rsidRDefault="00A43A48" w:rsidP="00B531AA">
      <w:pPr>
        <w:rPr>
          <w:rFonts w:eastAsiaTheme="minorEastAsia"/>
          <w:szCs w:val="22"/>
        </w:rPr>
      </w:pPr>
      <w:r w:rsidRPr="00B531AA">
        <w:rPr>
          <w:rFonts w:eastAsiaTheme="minorEastAsia"/>
          <w:szCs w:val="22"/>
        </w:rPr>
        <w:t xml:space="preserve">Daarom mag de opgegeven capaciteit bij de selectiefase maximaal 10% afwijken van de capaciteit die zorgaanbieders opgeven bij de inschrijffase. Als naar ons oordeel sprake is van een manipulatieve aanmelding, dan leggen wij deze terzijde. De gemeente kan na 1 januari 2024 toetsen of de opgegeven capaciteit ook daadwerkelijk beschikbaar is. </w:t>
      </w:r>
    </w:p>
    <w:p w:rsidR="002B4FAF" w:rsidRPr="002B4FAF" w:rsidRDefault="002B4FAF" w:rsidP="002B4FAF">
      <w:pPr>
        <w:pStyle w:val="formulierstandaard"/>
        <w:spacing w:after="0"/>
        <w:ind w:left="0"/>
        <w:rPr>
          <w:rFonts w:asciiTheme="minorHAnsi" w:eastAsiaTheme="minorEastAsia" w:hAnsiTheme="minorHAnsi" w:cstheme="minorHAnsi"/>
          <w:sz w:val="22"/>
          <w:szCs w:val="22"/>
        </w:rPr>
      </w:pPr>
    </w:p>
    <w:tbl>
      <w:tblPr>
        <w:tblW w:w="5000" w:type="pct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9072"/>
      </w:tblGrid>
      <w:tr w:rsidR="00B531AA" w:rsidRPr="002B4FAF" w:rsidTr="00B531AA">
        <w:trPr>
          <w:trHeight w:val="222"/>
        </w:trPr>
        <w:tc>
          <w:tcPr>
            <w:tcW w:w="5000" w:type="pct"/>
            <w:shd w:val="clear" w:color="auto" w:fill="FF7876"/>
          </w:tcPr>
          <w:p w:rsidR="00B531AA" w:rsidRPr="00B531AA" w:rsidRDefault="00B531AA" w:rsidP="00B531AA">
            <w:pPr>
              <w:rPr>
                <w:rFonts w:ascii="DIN-Bold" w:eastAsiaTheme="minorEastAsia" w:hAnsi="DIN-Bold"/>
              </w:rPr>
            </w:pPr>
            <w:r w:rsidRPr="00B531AA">
              <w:rPr>
                <w:rFonts w:ascii="DIN-Bold" w:eastAsiaTheme="minorEastAsia" w:hAnsi="DIN-Bold"/>
                <w:color w:val="FFFFFF" w:themeColor="background1"/>
              </w:rPr>
              <w:t>Perceel 1: huishoudelijke ondersteuning</w:t>
            </w:r>
          </w:p>
        </w:tc>
      </w:tr>
      <w:tr w:rsidR="00505309" w:rsidRPr="002B4FAF" w:rsidTr="00B531AA">
        <w:trPr>
          <w:trHeight w:val="553"/>
        </w:trPr>
        <w:tc>
          <w:tcPr>
            <w:tcW w:w="5000" w:type="pct"/>
            <w:tcBorders>
              <w:bottom w:val="single" w:sz="4" w:space="0" w:color="FF7876"/>
            </w:tcBorders>
            <w:shd w:val="clear" w:color="auto" w:fill="F2F2F2" w:themeFill="background1" w:themeFillShade="F2"/>
          </w:tcPr>
          <w:p w:rsidR="00505309" w:rsidRPr="005117B7" w:rsidRDefault="00505309" w:rsidP="0048522B">
            <w:pPr>
              <w:rPr>
                <w:rFonts w:eastAsiaTheme="minorEastAsia"/>
              </w:rPr>
            </w:pPr>
            <w:r w:rsidRPr="00B531AA">
              <w:rPr>
                <w:rFonts w:ascii="DIN-Bold" w:eastAsiaTheme="minorEastAsia" w:hAnsi="DIN-Bold"/>
              </w:rPr>
              <w:t>Opgave capaciteit</w:t>
            </w:r>
            <w:r w:rsidR="0048522B">
              <w:rPr>
                <w:rFonts w:ascii="DIN-Bold" w:eastAsiaTheme="minorEastAsia" w:hAnsi="DIN-Bold"/>
              </w:rPr>
              <w:t>saanbod: a</w:t>
            </w:r>
            <w:r w:rsidRPr="00B531AA">
              <w:rPr>
                <w:rFonts w:ascii="DIN-Bold" w:eastAsiaTheme="minorEastAsia" w:hAnsi="DIN-Bold"/>
              </w:rPr>
              <w:t xml:space="preserve">antal unieke volwassenen </w:t>
            </w:r>
            <w:r w:rsidR="00B531AA" w:rsidRPr="00B531AA">
              <w:rPr>
                <w:rFonts w:ascii="DIN-Bold" w:eastAsiaTheme="minorEastAsia" w:hAnsi="DIN-Bold"/>
              </w:rPr>
              <w:t>per maand aan wie</w:t>
            </w:r>
            <w:r w:rsidRPr="00B531AA">
              <w:rPr>
                <w:rFonts w:ascii="DIN-Bold" w:eastAsiaTheme="minorEastAsia" w:hAnsi="DIN-Bold"/>
              </w:rPr>
              <w:t xml:space="preserve"> </w:t>
            </w:r>
            <w:r w:rsidR="00B531AA" w:rsidRPr="00B531AA">
              <w:rPr>
                <w:rFonts w:ascii="DIN-Bold" w:eastAsiaTheme="minorEastAsia" w:hAnsi="DIN-Bold"/>
              </w:rPr>
              <w:t xml:space="preserve">uw organisatie </w:t>
            </w:r>
            <w:r w:rsidR="0048522B">
              <w:rPr>
                <w:rFonts w:ascii="DIN-Bold" w:eastAsiaTheme="minorEastAsia" w:hAnsi="DIN-Bold"/>
              </w:rPr>
              <w:br/>
              <w:t xml:space="preserve">of samenwerkingsverband huishoudelijke </w:t>
            </w:r>
            <w:r w:rsidR="00B531AA" w:rsidRPr="00B531AA">
              <w:rPr>
                <w:rFonts w:ascii="DIN-Bold" w:eastAsiaTheme="minorEastAsia" w:hAnsi="DIN-Bold"/>
              </w:rPr>
              <w:t>ondersteuning kan leveren</w:t>
            </w:r>
          </w:p>
        </w:tc>
      </w:tr>
      <w:tr w:rsidR="00505309" w:rsidRPr="002B4FAF" w:rsidTr="00B531AA">
        <w:trPr>
          <w:trHeight w:val="212"/>
        </w:trPr>
        <w:tc>
          <w:tcPr>
            <w:tcW w:w="5000" w:type="pct"/>
            <w:tcBorders>
              <w:top w:val="single" w:sz="4" w:space="0" w:color="FF7876"/>
              <w:bottom w:val="single" w:sz="4" w:space="0" w:color="FF7876"/>
            </w:tcBorders>
            <w:shd w:val="clear" w:color="auto" w:fill="FFFFFF" w:themeFill="background1"/>
          </w:tcPr>
          <w:p w:rsidR="00505309" w:rsidRPr="0000016A" w:rsidRDefault="0000016A" w:rsidP="00B531AA">
            <w:pPr>
              <w:rPr>
                <w:rFonts w:eastAsiaTheme="minorEastAsia"/>
              </w:rPr>
            </w:pPr>
            <w:r w:rsidRPr="0000016A">
              <w:rPr>
                <w:rFonts w:eastAsiaTheme="minorEastAsia"/>
              </w:rPr>
              <w:t>Aantal</w:t>
            </w:r>
            <w:r w:rsidR="00B531AA">
              <w:rPr>
                <w:rFonts w:eastAsiaTheme="minorEastAsia"/>
              </w:rPr>
              <w:t xml:space="preserve"> unieke volwassenen</w:t>
            </w:r>
            <w:r w:rsidRPr="0000016A">
              <w:rPr>
                <w:rFonts w:eastAsiaTheme="minorEastAsia"/>
              </w:rPr>
              <w:t xml:space="preserve">: </w:t>
            </w:r>
          </w:p>
        </w:tc>
      </w:tr>
      <w:tr w:rsidR="002B4FAF" w:rsidRPr="002B4FAF" w:rsidTr="00B531AA">
        <w:tc>
          <w:tcPr>
            <w:tcW w:w="5000" w:type="pct"/>
            <w:tcBorders>
              <w:top w:val="single" w:sz="4" w:space="0" w:color="FF7876"/>
              <w:bottom w:val="single" w:sz="4" w:space="0" w:color="FF7876"/>
            </w:tcBorders>
            <w:shd w:val="clear" w:color="auto" w:fill="FFFFFF" w:themeFill="background1"/>
          </w:tcPr>
          <w:p w:rsidR="002B4FAF" w:rsidRPr="002B4FAF" w:rsidRDefault="002B4FAF" w:rsidP="00B531AA">
            <w:pPr>
              <w:rPr>
                <w:rFonts w:eastAsiaTheme="minorEastAsia"/>
              </w:rPr>
            </w:pPr>
            <w:r w:rsidRPr="002B4FAF">
              <w:rPr>
                <w:rFonts w:eastAsiaTheme="minorEastAsia"/>
              </w:rPr>
              <w:t xml:space="preserve">Opmerkingen </w:t>
            </w:r>
            <w:r w:rsidR="00B531AA">
              <w:rPr>
                <w:rFonts w:eastAsiaTheme="minorEastAsia"/>
              </w:rPr>
              <w:t>(optioneel):</w:t>
            </w:r>
          </w:p>
          <w:p w:rsidR="002B4FAF" w:rsidRPr="002B4FAF" w:rsidRDefault="002B4FAF" w:rsidP="00B531AA">
            <w:pPr>
              <w:rPr>
                <w:rFonts w:eastAsiaTheme="minorEastAsia"/>
                <w:sz w:val="22"/>
              </w:rPr>
            </w:pPr>
          </w:p>
          <w:p w:rsidR="002B4FAF" w:rsidRPr="002B4FAF" w:rsidRDefault="002B4FAF" w:rsidP="00B531AA">
            <w:pPr>
              <w:rPr>
                <w:rFonts w:eastAsiaTheme="minorEastAsia"/>
                <w:sz w:val="22"/>
              </w:rPr>
            </w:pPr>
          </w:p>
          <w:p w:rsidR="002B4FAF" w:rsidRPr="002B4FAF" w:rsidRDefault="002B4FAF" w:rsidP="00B531AA">
            <w:pPr>
              <w:rPr>
                <w:rFonts w:eastAsiaTheme="minorEastAsia"/>
                <w:sz w:val="22"/>
              </w:rPr>
            </w:pPr>
          </w:p>
          <w:p w:rsidR="002B4FAF" w:rsidRPr="002B4FAF" w:rsidRDefault="002B4FAF" w:rsidP="00B531AA">
            <w:pPr>
              <w:rPr>
                <w:rFonts w:eastAsiaTheme="minorEastAsia"/>
              </w:rPr>
            </w:pPr>
          </w:p>
        </w:tc>
      </w:tr>
    </w:tbl>
    <w:p w:rsidR="002B4FAF" w:rsidRDefault="002B4FAF" w:rsidP="0048522B">
      <w:pPr>
        <w:rPr>
          <w:rFonts w:asciiTheme="minorHAnsi" w:eastAsiaTheme="minorEastAsia" w:hAnsiTheme="minorHAnsi" w:cstheme="minorHAnsi"/>
          <w:szCs w:val="22"/>
        </w:rPr>
      </w:pPr>
      <w:bookmarkStart w:id="0" w:name="_GoBack"/>
      <w:bookmarkEnd w:id="0"/>
    </w:p>
    <w:sectPr w:rsidR="002B4FA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03A5" w:rsidRDefault="006603A5" w:rsidP="00F260D6">
      <w:pPr>
        <w:spacing w:line="240" w:lineRule="auto"/>
      </w:pPr>
      <w:r>
        <w:separator/>
      </w:r>
    </w:p>
  </w:endnote>
  <w:endnote w:type="continuationSeparator" w:id="0">
    <w:p w:rsidR="006603A5" w:rsidRDefault="006603A5" w:rsidP="00F260D6">
      <w:pPr>
        <w:spacing w:line="240" w:lineRule="auto"/>
      </w:pPr>
      <w:r>
        <w:continuationSeparator/>
      </w:r>
    </w:p>
  </w:endnote>
  <w:endnote w:type="continuationNotice" w:id="1">
    <w:p w:rsidR="006603A5" w:rsidRDefault="006603A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IN-Regular">
    <w:panose1 w:val="020B0500000000000000"/>
    <w:charset w:val="00"/>
    <w:family w:val="swiss"/>
    <w:pitch w:val="variable"/>
    <w:sig w:usb0="80000027" w:usb1="00000000" w:usb2="00000000" w:usb3="00000000" w:csb0="00000001" w:csb1="00000000"/>
  </w:font>
  <w:font w:name="DIN-Bold">
    <w:panose1 w:val="020B0500000000000000"/>
    <w:charset w:val="00"/>
    <w:family w:val="swiss"/>
    <w:pitch w:val="variable"/>
    <w:sig w:usb0="80000027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03A5" w:rsidRDefault="006603A5" w:rsidP="00F260D6">
      <w:pPr>
        <w:spacing w:line="240" w:lineRule="auto"/>
      </w:pPr>
      <w:r>
        <w:separator/>
      </w:r>
    </w:p>
  </w:footnote>
  <w:footnote w:type="continuationSeparator" w:id="0">
    <w:p w:rsidR="006603A5" w:rsidRDefault="006603A5" w:rsidP="00F260D6">
      <w:pPr>
        <w:spacing w:line="240" w:lineRule="auto"/>
      </w:pPr>
      <w:r>
        <w:continuationSeparator/>
      </w:r>
    </w:p>
  </w:footnote>
  <w:footnote w:type="continuationNotice" w:id="1">
    <w:p w:rsidR="006603A5" w:rsidRDefault="006603A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31AA" w:rsidRDefault="00B531AA">
    <w:pPr>
      <w:pStyle w:val="Koptekst"/>
    </w:pPr>
    <w:r>
      <w:rPr>
        <w:noProof/>
      </w:rPr>
      <w:drawing>
        <wp:anchor distT="0" distB="0" distL="114300" distR="114300" simplePos="0" relativeHeight="251660288" behindDoc="1" locked="0" layoutInCell="1" allowOverlap="1" wp14:editId="02BB0BE3">
          <wp:simplePos x="0" y="0"/>
          <wp:positionH relativeFrom="margin">
            <wp:align>right</wp:align>
          </wp:positionH>
          <wp:positionV relativeFrom="paragraph">
            <wp:posOffset>-448310</wp:posOffset>
          </wp:positionV>
          <wp:extent cx="1457325" cy="791845"/>
          <wp:effectExtent l="0" t="0" r="9525" b="8255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AE096A"/>
    <w:multiLevelType w:val="hybridMultilevel"/>
    <w:tmpl w:val="A038F0A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5971A7"/>
    <w:multiLevelType w:val="hybridMultilevel"/>
    <w:tmpl w:val="80583C00"/>
    <w:lvl w:ilvl="0" w:tplc="528C31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EBC2234">
      <w:start w:val="1"/>
      <w:numFmt w:val="bullet"/>
      <w:lvlText w:val="­"/>
      <w:lvlJc w:val="left"/>
      <w:pPr>
        <w:ind w:left="216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FCA3FB6"/>
    <w:multiLevelType w:val="hybridMultilevel"/>
    <w:tmpl w:val="DF962624"/>
    <w:lvl w:ilvl="0" w:tplc="81423A58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­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D504A01"/>
    <w:multiLevelType w:val="hybridMultilevel"/>
    <w:tmpl w:val="A2E0F57C"/>
    <w:lvl w:ilvl="0" w:tplc="F552E180">
      <w:start w:val="6"/>
      <w:numFmt w:val="bullet"/>
      <w:lvlText w:val="-"/>
      <w:lvlJc w:val="left"/>
      <w:pPr>
        <w:ind w:left="360" w:hanging="360"/>
      </w:pPr>
      <w:rPr>
        <w:rFonts w:ascii="Calibri Light" w:eastAsiaTheme="minorHAnsi" w:hAnsi="Calibri Light" w:cs="Calibri Light" w:hint="default"/>
      </w:rPr>
    </w:lvl>
    <w:lvl w:ilvl="1" w:tplc="F552E180">
      <w:start w:val="6"/>
      <w:numFmt w:val="bullet"/>
      <w:lvlText w:val="-"/>
      <w:lvlJc w:val="left"/>
      <w:pPr>
        <w:ind w:left="1080" w:hanging="360"/>
      </w:pPr>
      <w:rPr>
        <w:rFonts w:ascii="Calibri Light" w:eastAsiaTheme="minorHAnsi" w:hAnsi="Calibri Light" w:cs="Calibri Light" w:hint="default"/>
      </w:r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0D6"/>
    <w:rsid w:val="0000016A"/>
    <w:rsid w:val="0001574B"/>
    <w:rsid w:val="00036803"/>
    <w:rsid w:val="00054222"/>
    <w:rsid w:val="00081680"/>
    <w:rsid w:val="00100523"/>
    <w:rsid w:val="001306E6"/>
    <w:rsid w:val="00140252"/>
    <w:rsid w:val="00140D19"/>
    <w:rsid w:val="00146F07"/>
    <w:rsid w:val="00171DAB"/>
    <w:rsid w:val="00184CF5"/>
    <w:rsid w:val="00184DA2"/>
    <w:rsid w:val="00193639"/>
    <w:rsid w:val="00251E5B"/>
    <w:rsid w:val="00274A70"/>
    <w:rsid w:val="002768E9"/>
    <w:rsid w:val="00295452"/>
    <w:rsid w:val="002A719A"/>
    <w:rsid w:val="002B4FAF"/>
    <w:rsid w:val="002B6AB0"/>
    <w:rsid w:val="002C0372"/>
    <w:rsid w:val="002D35A4"/>
    <w:rsid w:val="003028F0"/>
    <w:rsid w:val="003217A2"/>
    <w:rsid w:val="00325D70"/>
    <w:rsid w:val="00334F74"/>
    <w:rsid w:val="00391A3F"/>
    <w:rsid w:val="003D4305"/>
    <w:rsid w:val="00406D34"/>
    <w:rsid w:val="0045686E"/>
    <w:rsid w:val="0048522B"/>
    <w:rsid w:val="004C0C97"/>
    <w:rsid w:val="00505309"/>
    <w:rsid w:val="005117B7"/>
    <w:rsid w:val="00562F10"/>
    <w:rsid w:val="005640EC"/>
    <w:rsid w:val="00574BA5"/>
    <w:rsid w:val="00587E9F"/>
    <w:rsid w:val="005A79DD"/>
    <w:rsid w:val="005F36BD"/>
    <w:rsid w:val="00642BE8"/>
    <w:rsid w:val="006603A5"/>
    <w:rsid w:val="00685A4F"/>
    <w:rsid w:val="006D68BB"/>
    <w:rsid w:val="006E0FDB"/>
    <w:rsid w:val="007166C2"/>
    <w:rsid w:val="00721EAC"/>
    <w:rsid w:val="00746084"/>
    <w:rsid w:val="007C0957"/>
    <w:rsid w:val="007D0FA8"/>
    <w:rsid w:val="007D28A2"/>
    <w:rsid w:val="00804E5E"/>
    <w:rsid w:val="0083620C"/>
    <w:rsid w:val="00837A9A"/>
    <w:rsid w:val="00862C6B"/>
    <w:rsid w:val="008857CE"/>
    <w:rsid w:val="00890EB6"/>
    <w:rsid w:val="008C059A"/>
    <w:rsid w:val="00904267"/>
    <w:rsid w:val="0097152A"/>
    <w:rsid w:val="009E4293"/>
    <w:rsid w:val="009F6A8C"/>
    <w:rsid w:val="00A235DF"/>
    <w:rsid w:val="00A267F0"/>
    <w:rsid w:val="00A40224"/>
    <w:rsid w:val="00A43A48"/>
    <w:rsid w:val="00A4530F"/>
    <w:rsid w:val="00AB01AD"/>
    <w:rsid w:val="00AE0192"/>
    <w:rsid w:val="00B47BA3"/>
    <w:rsid w:val="00B531AA"/>
    <w:rsid w:val="00BC1A44"/>
    <w:rsid w:val="00C50877"/>
    <w:rsid w:val="00CA0E5A"/>
    <w:rsid w:val="00D1473B"/>
    <w:rsid w:val="00D25040"/>
    <w:rsid w:val="00D41B7A"/>
    <w:rsid w:val="00D41E11"/>
    <w:rsid w:val="00D45889"/>
    <w:rsid w:val="00D66DC6"/>
    <w:rsid w:val="00DB2F3D"/>
    <w:rsid w:val="00DB7338"/>
    <w:rsid w:val="00E879AA"/>
    <w:rsid w:val="00E92CF4"/>
    <w:rsid w:val="00EA1C7A"/>
    <w:rsid w:val="00EB2B17"/>
    <w:rsid w:val="00EC6874"/>
    <w:rsid w:val="00F23440"/>
    <w:rsid w:val="00F260D6"/>
    <w:rsid w:val="00FA4288"/>
    <w:rsid w:val="00FC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BCB3990F-919F-495C-8B5A-D4698CB5F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B531AA"/>
    <w:pPr>
      <w:autoSpaceDE w:val="0"/>
      <w:autoSpaceDN w:val="0"/>
      <w:adjustRightInd w:val="0"/>
      <w:spacing w:after="0"/>
    </w:pPr>
    <w:rPr>
      <w:rFonts w:ascii="DIN-Regular" w:eastAsia="Times New Roman" w:hAnsi="DIN-Regular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B531AA"/>
    <w:pPr>
      <w:keepNext/>
      <w:keepLines/>
      <w:spacing w:before="240" w:after="240"/>
      <w:outlineLvl w:val="0"/>
    </w:pPr>
    <w:rPr>
      <w:rFonts w:ascii="DIN-Bold" w:eastAsiaTheme="majorEastAsia" w:hAnsi="DIN-Bold" w:cstheme="majorBidi"/>
      <w:color w:val="3E5566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21EA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721E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2B4FA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F260D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260D6"/>
    <w:rPr>
      <w:rFonts w:ascii="Verdana" w:eastAsia="Times New Roman" w:hAnsi="Verdana" w:cs="Times New Roman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F260D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260D6"/>
    <w:rPr>
      <w:rFonts w:ascii="Verdana" w:eastAsia="Times New Roman" w:hAnsi="Verdana" w:cs="Times New Roman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06D3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6D34"/>
    <w:rPr>
      <w:rFonts w:ascii="Segoe UI" w:eastAsia="Times New Roman" w:hAnsi="Segoe UI" w:cs="Segoe UI"/>
      <w:sz w:val="18"/>
      <w:szCs w:val="18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B531AA"/>
    <w:rPr>
      <w:rFonts w:ascii="DIN-Bold" w:eastAsiaTheme="majorEastAsia" w:hAnsi="DIN-Bold" w:cstheme="majorBidi"/>
      <w:color w:val="3E5566"/>
      <w:sz w:val="28"/>
      <w:szCs w:val="32"/>
      <w:lang w:eastAsia="nl-NL"/>
    </w:rPr>
  </w:style>
  <w:style w:type="paragraph" w:styleId="Lijstalinea">
    <w:name w:val="List Paragraph"/>
    <w:aliases w:val="Configuration Code,List Paragraph1,Kop 2 Blauw RIJK,Opsomming,Use Case List Paragraph,Bullet List,FooterText,Num List Paragraph,numbered,Paragraphe de liste1,Bulletr List Paragraph,列出段落,列出段落1,List Paragraph2,List Paragraph21,Listeafsnit1"/>
    <w:basedOn w:val="Standaard"/>
    <w:link w:val="LijstalineaChar"/>
    <w:uiPriority w:val="34"/>
    <w:qFormat/>
    <w:rsid w:val="00804E5E"/>
    <w:pPr>
      <w:autoSpaceDE/>
      <w:autoSpaceDN/>
      <w:adjustRightInd/>
      <w:spacing w:after="160"/>
      <w:ind w:left="720"/>
      <w:contextualSpacing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character" w:styleId="Verwijzingopmerking">
    <w:name w:val="annotation reference"/>
    <w:basedOn w:val="Standaardalinea-lettertype"/>
    <w:uiPriority w:val="99"/>
    <w:unhideWhenUsed/>
    <w:rsid w:val="00804E5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804E5E"/>
    <w:pPr>
      <w:autoSpaceDE/>
      <w:autoSpaceDN/>
      <w:adjustRightInd/>
      <w:spacing w:after="160" w:line="240" w:lineRule="auto"/>
    </w:pPr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04E5E"/>
    <w:rPr>
      <w:sz w:val="20"/>
      <w:szCs w:val="20"/>
    </w:rPr>
  </w:style>
  <w:style w:type="character" w:customStyle="1" w:styleId="Kop2Char">
    <w:name w:val="Kop 2 Char"/>
    <w:basedOn w:val="Standaardalinea-lettertype"/>
    <w:link w:val="Kop2"/>
    <w:uiPriority w:val="9"/>
    <w:rsid w:val="00721EA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rsid w:val="00721EA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nl-NL"/>
    </w:rPr>
  </w:style>
  <w:style w:type="character" w:customStyle="1" w:styleId="LijstalineaChar">
    <w:name w:val="Lijstalinea Char"/>
    <w:aliases w:val="Configuration Code Char,List Paragraph1 Char,Kop 2 Blauw RIJK Char,Opsomming Char,Use Case List Paragraph Char,Bullet List Char,FooterText Char,Num List Paragraph Char,numbered Char,Paragraphe de liste1 Char,Bulletr List Paragraph Char"/>
    <w:basedOn w:val="Standaardalinea-lettertype"/>
    <w:link w:val="Lijstalinea"/>
    <w:uiPriority w:val="34"/>
    <w:locked/>
    <w:rsid w:val="002768E9"/>
    <w:rPr>
      <w:sz w:val="24"/>
    </w:rPr>
  </w:style>
  <w:style w:type="paragraph" w:styleId="Geenafstand">
    <w:name w:val="No Spacing"/>
    <w:uiPriority w:val="1"/>
    <w:qFormat/>
    <w:rsid w:val="007166C2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Cs w:val="24"/>
      <w:lang w:eastAsia="nl-NL"/>
    </w:rPr>
  </w:style>
  <w:style w:type="character" w:customStyle="1" w:styleId="Kop6Char">
    <w:name w:val="Kop 6 Char"/>
    <w:basedOn w:val="Standaardalinea-lettertype"/>
    <w:link w:val="Kop6"/>
    <w:uiPriority w:val="9"/>
    <w:rsid w:val="002B4FAF"/>
    <w:rPr>
      <w:rFonts w:asciiTheme="majorHAnsi" w:eastAsiaTheme="majorEastAsia" w:hAnsiTheme="majorHAnsi" w:cstheme="majorBidi"/>
      <w:color w:val="1F3763" w:themeColor="accent1" w:themeShade="7F"/>
      <w:szCs w:val="24"/>
      <w:lang w:eastAsia="nl-NL"/>
    </w:rPr>
  </w:style>
  <w:style w:type="paragraph" w:customStyle="1" w:styleId="formulierstandaard">
    <w:name w:val="formulier standaard"/>
    <w:basedOn w:val="Standaard"/>
    <w:rsid w:val="002B4FAF"/>
    <w:pPr>
      <w:autoSpaceDE/>
      <w:autoSpaceDN/>
      <w:adjustRightInd/>
      <w:spacing w:after="120" w:line="312" w:lineRule="auto"/>
      <w:ind w:left="113"/>
    </w:pPr>
    <w:rPr>
      <w:rFonts w:ascii="Arial" w:hAnsi="Arial"/>
      <w:sz w:val="19"/>
    </w:rPr>
  </w:style>
  <w:style w:type="table" w:styleId="Tabelraster">
    <w:name w:val="Table Grid"/>
    <w:basedOn w:val="Standaardtabel"/>
    <w:rsid w:val="00574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EF8777430D8C47AC11477B01084952" ma:contentTypeVersion="4" ma:contentTypeDescription="Een nieuw document maken." ma:contentTypeScope="" ma:versionID="177a540e8db0cd0b1d9d9c417937f64e">
  <xsd:schema xmlns:xsd="http://www.w3.org/2001/XMLSchema" xmlns:xs="http://www.w3.org/2001/XMLSchema" xmlns:p="http://schemas.microsoft.com/office/2006/metadata/properties" xmlns:ns2="aa6700b6-3256-4fe6-9955-ea66259406dd" xmlns:ns3="d07771eb-3499-4034-a214-d051760cd77a" targetNamespace="http://schemas.microsoft.com/office/2006/metadata/properties" ma:root="true" ma:fieldsID="6db3ccb5d7fc8eb1145e0947530d899c" ns2:_="" ns3:_="">
    <xsd:import namespace="aa6700b6-3256-4fe6-9955-ea66259406dd"/>
    <xsd:import namespace="d07771eb-3499-4034-a214-d051760cd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700b6-3256-4fe6-9955-ea66259406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771eb-3499-4034-a214-d051760cd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8743AF-4DD8-4A0F-B6F8-57B7C95098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2EA60B-2034-4137-8334-00EB5E72A6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00211F-530D-4C59-8BF9-75EBC638D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6700b6-3256-4fe6-9955-ea66259406dd"/>
    <ds:schemaRef ds:uri="d07771eb-3499-4034-a214-d051760cd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222D51D4.dotm</Template>
  <TotalTime>2</TotalTime>
  <Pages>1</Pages>
  <Words>206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Verheijden</dc:creator>
  <cp:keywords/>
  <dc:description/>
  <cp:lastModifiedBy>Velden KE van der (Kim)</cp:lastModifiedBy>
  <cp:revision>3</cp:revision>
  <dcterms:created xsi:type="dcterms:W3CDTF">2022-03-06T17:53:00Z</dcterms:created>
  <dcterms:modified xsi:type="dcterms:W3CDTF">2022-03-06T18:03:00Z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0x0101000FEF8777430D8C47AC11477B01084952</vt:lpwstr>
  </property>
</Properties>
</file>